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468D3A" w14:textId="77777777" w:rsidR="002C794B" w:rsidRDefault="002C794B" w:rsidP="003D38A3">
                            <w:pPr>
                              <w:pStyle w:val="CourseContainedHeader"/>
                            </w:pPr>
                            <w:r>
                              <w:t>Housekeeping &amp; Waste Management:</w:t>
                            </w:r>
                          </w:p>
                          <w:p w14:paraId="162C0B88" w14:textId="72F449E6" w:rsidR="003D38A3" w:rsidRPr="003D38A3" w:rsidRDefault="00BD1B13" w:rsidP="003D38A3">
                            <w:pPr>
                              <w:pStyle w:val="CourseContainedHeader"/>
                            </w:pPr>
                            <w:r>
                              <w:t>Rotational Activity Setup</w:t>
                            </w:r>
                            <w:r w:rsidR="00EA0132">
                              <w:t xml:space="preserve"> (Teacher)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C468D3A" w14:textId="77777777" w:rsidR="002C794B" w:rsidRDefault="002C794B" w:rsidP="003D38A3">
                      <w:pPr>
                        <w:pStyle w:val="CourseContainedHeader"/>
                      </w:pPr>
                      <w:r>
                        <w:t>Housekeeping &amp; Waste Management:</w:t>
                      </w:r>
                    </w:p>
                    <w:p w14:paraId="162C0B88" w14:textId="72F449E6" w:rsidR="003D38A3" w:rsidRPr="003D38A3" w:rsidRDefault="00BD1B13" w:rsidP="003D38A3">
                      <w:pPr>
                        <w:pStyle w:val="CourseContainedHeader"/>
                      </w:pPr>
                      <w:r>
                        <w:t>Rotational Activity Setup</w:t>
                      </w:r>
                      <w:r w:rsidR="00EA0132">
                        <w:t xml:space="preserve"> (Teacher)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748F761" w:rsidR="003D38A3" w:rsidRPr="003D38A3" w:rsidRDefault="006A2F25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0A47A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748F761" w:rsidR="003D38A3" w:rsidRPr="003D38A3" w:rsidRDefault="006A2F25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0A47A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p w14:paraId="624624BD" w14:textId="42981BC1" w:rsidR="00C468F8" w:rsidRPr="003602A3" w:rsidRDefault="00BD1B13" w:rsidP="003B38C9">
      <w:pPr>
        <w:pStyle w:val="Heading3"/>
      </w:pPr>
      <w:r>
        <w:t>Overview</w:t>
      </w:r>
    </w:p>
    <w:p w14:paraId="3FFD75D0" w14:textId="25A61EB7" w:rsidR="009010ED" w:rsidRDefault="009010ED" w:rsidP="008A51D9">
      <w:r w:rsidRPr="00BD15CF">
        <w:rPr>
          <w:b/>
          <w:bCs/>
        </w:rPr>
        <w:t>Duration:</w:t>
      </w:r>
      <w:r>
        <w:t xml:space="preserve"> </w:t>
      </w:r>
      <w:r w:rsidR="00EA0132">
        <w:t>50 min (core) + 20 min (flex)</w:t>
      </w:r>
    </w:p>
    <w:p w14:paraId="03B5D0E3" w14:textId="17706660" w:rsidR="00EA0132" w:rsidRDefault="00EA0132" w:rsidP="008A51D9">
      <w:r w:rsidRPr="00BD15CF">
        <w:rPr>
          <w:b/>
          <w:bCs/>
        </w:rPr>
        <w:t>Focus:</w:t>
      </w:r>
      <w:r>
        <w:t xml:space="preserve"> WHS Compliance, PPE use, cleaning procedures, waste handling</w:t>
      </w:r>
    </w:p>
    <w:p w14:paraId="76DD15B1" w14:textId="49AB9161" w:rsidR="00EA0132" w:rsidRDefault="00EA0132" w:rsidP="008A51D9">
      <w:r w:rsidRPr="00BD15CF">
        <w:rPr>
          <w:b/>
          <w:bCs/>
        </w:rPr>
        <w:t>Learning goal:</w:t>
      </w:r>
      <w:r>
        <w:t xml:space="preserve"> Students will demonstrate safe and effective cleaning practices across five workshop zones using PPE and peer-checked procedures.</w:t>
      </w:r>
    </w:p>
    <w:p w14:paraId="37314D06" w14:textId="77777777" w:rsidR="00EA0132" w:rsidRDefault="00EA0132" w:rsidP="008A51D9"/>
    <w:p w14:paraId="5F3E45C4" w14:textId="0EAAA4F8" w:rsidR="00EA0132" w:rsidRPr="003602A3" w:rsidRDefault="00EA0132" w:rsidP="003B38C9">
      <w:pPr>
        <w:pStyle w:val="Heading3"/>
      </w:pPr>
      <w:r>
        <w:t>Preparation</w:t>
      </w:r>
    </w:p>
    <w:p w14:paraId="730751AF" w14:textId="6A8BECD4" w:rsidR="00EA0132" w:rsidRDefault="00EA0132" w:rsidP="00BD15CF">
      <w:pPr>
        <w:pStyle w:val="ListParagraph"/>
        <w:numPr>
          <w:ilvl w:val="0"/>
          <w:numId w:val="22"/>
        </w:numPr>
      </w:pPr>
      <w:r>
        <w:t xml:space="preserve">Set up 5 cleaning stations with </w:t>
      </w:r>
      <w:r w:rsidRPr="00BD15CF">
        <w:rPr>
          <w:b/>
          <w:bCs/>
        </w:rPr>
        <w:t>staged messes</w:t>
      </w:r>
      <w:r>
        <w:t xml:space="preserve"> (e.g. misplaced tools, fake spills, foil shavings)</w:t>
      </w:r>
    </w:p>
    <w:p w14:paraId="25117CA9" w14:textId="30B4B276" w:rsidR="00EA0132" w:rsidRDefault="00EA0132" w:rsidP="00BD15CF">
      <w:pPr>
        <w:pStyle w:val="ListParagraph"/>
        <w:numPr>
          <w:ilvl w:val="0"/>
          <w:numId w:val="22"/>
        </w:numPr>
      </w:pPr>
      <w:r>
        <w:t>Print and place:</w:t>
      </w:r>
    </w:p>
    <w:p w14:paraId="7037C13E" w14:textId="10B5C76F" w:rsidR="00EA0132" w:rsidRDefault="00727371" w:rsidP="00B129F0">
      <w:pPr>
        <w:pStyle w:val="ListParagraph"/>
        <w:numPr>
          <w:ilvl w:val="1"/>
          <w:numId w:val="22"/>
        </w:numPr>
      </w:pPr>
      <w:r w:rsidRPr="00B129F0">
        <w:rPr>
          <w:b/>
          <w:bCs/>
        </w:rPr>
        <w:t>Clean-Up &amp; Reset Checklist</w:t>
      </w:r>
      <w:r>
        <w:t xml:space="preserve"> (1 per student)</w:t>
      </w:r>
    </w:p>
    <w:p w14:paraId="1D68AF60" w14:textId="769C7AE8" w:rsidR="00727371" w:rsidRDefault="00727371" w:rsidP="00B129F0">
      <w:pPr>
        <w:pStyle w:val="ListParagraph"/>
        <w:numPr>
          <w:ilvl w:val="1"/>
          <w:numId w:val="22"/>
        </w:numPr>
      </w:pPr>
      <w:r w:rsidRPr="00B129F0">
        <w:rPr>
          <w:b/>
          <w:bCs/>
        </w:rPr>
        <w:t>Broken Tool Log Sheet</w:t>
      </w:r>
      <w:r>
        <w:t xml:space="preserve"> near tool board</w:t>
      </w:r>
      <w:r w:rsidR="00A50162">
        <w:t xml:space="preserve"> or broken tool container</w:t>
      </w:r>
    </w:p>
    <w:p w14:paraId="3BCDAF6B" w14:textId="28BE83D0" w:rsidR="00A50162" w:rsidRDefault="00A50162" w:rsidP="00B129F0">
      <w:pPr>
        <w:pStyle w:val="ListParagraph"/>
        <w:numPr>
          <w:ilvl w:val="1"/>
          <w:numId w:val="22"/>
        </w:numPr>
      </w:pPr>
      <w:r w:rsidRPr="00B129F0">
        <w:rPr>
          <w:b/>
          <w:bCs/>
        </w:rPr>
        <w:t>Out-of-Service</w:t>
      </w:r>
      <w:r>
        <w:t xml:space="preserve"> Tags for tool demonstration</w:t>
      </w:r>
    </w:p>
    <w:p w14:paraId="5F27A682" w14:textId="29E65DF0" w:rsidR="00A50162" w:rsidRDefault="00BD15CF" w:rsidP="00BD15CF">
      <w:pPr>
        <w:pStyle w:val="ListParagraph"/>
        <w:numPr>
          <w:ilvl w:val="0"/>
          <w:numId w:val="22"/>
        </w:numPr>
      </w:pPr>
      <w:r>
        <w:t>Prepare PPE for demo (glasses, gloves, boots)</w:t>
      </w:r>
    </w:p>
    <w:p w14:paraId="24EA6B38" w14:textId="77777777" w:rsidR="00EA0132" w:rsidRDefault="00EA0132" w:rsidP="008A51D9"/>
    <w:p w14:paraId="2C7933A2" w14:textId="0A2B25E3" w:rsidR="00B129F0" w:rsidRPr="003602A3" w:rsidRDefault="00B129F0" w:rsidP="003B38C9">
      <w:pPr>
        <w:pStyle w:val="Heading3"/>
      </w:pPr>
      <w:r>
        <w:t>Lesson Flow</w:t>
      </w:r>
    </w:p>
    <w:p w14:paraId="76E54AD7" w14:textId="55493D82" w:rsidR="00C55A85" w:rsidRDefault="00B129F0" w:rsidP="003B38C9">
      <w:pPr>
        <w:pStyle w:val="Heading4"/>
      </w:pPr>
      <w:r w:rsidRPr="00C55A85">
        <w:t>Teacher Demonstration (10 min)</w:t>
      </w:r>
    </w:p>
    <w:p w14:paraId="6FF6795C" w14:textId="4CEA1C6B" w:rsidR="003B38C9" w:rsidRPr="003B38C9" w:rsidRDefault="003B38C9" w:rsidP="003B38C9">
      <w:pPr>
        <w:pStyle w:val="ListParagraph"/>
      </w:pPr>
      <w:r>
        <w:rPr>
          <w:b/>
          <w:bCs/>
        </w:rPr>
        <w:t xml:space="preserve">Purpose: </w:t>
      </w:r>
      <w:r w:rsidRPr="003B38C9">
        <w:t>Model correct cleaning, PPE use, and WHS reporting</w:t>
      </w:r>
    </w:p>
    <w:p w14:paraId="5C71D081" w14:textId="3CCFF43A" w:rsidR="003B38C9" w:rsidRDefault="003B38C9" w:rsidP="003B38C9">
      <w:pPr>
        <w:pStyle w:val="ListParagraph"/>
      </w:pPr>
      <w:r>
        <w:rPr>
          <w:b/>
          <w:bCs/>
        </w:rPr>
        <w:t xml:space="preserve">Method: </w:t>
      </w:r>
      <w:r w:rsidRPr="003B38C9">
        <w:t>Narrated walk-through of each zone using real tools and staged mess</w:t>
      </w:r>
    </w:p>
    <w:p w14:paraId="216E65A3" w14:textId="77777777" w:rsidR="00C367E2" w:rsidRDefault="00C367E2" w:rsidP="003B38C9">
      <w:pPr>
        <w:pStyle w:val="ListParagraph"/>
      </w:pP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844F43" w:rsidRPr="00E24EFE" w14:paraId="37ACD2F5" w14:textId="77777777" w:rsidTr="00C367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6ED8B889" w14:textId="1638FFE1" w:rsidR="00844F43" w:rsidRPr="00E24EFE" w:rsidRDefault="00844F43" w:rsidP="00301451">
            <w:pPr>
              <w:pStyle w:val="TableHeadings"/>
            </w:pPr>
            <w:r>
              <w:t>Zone</w:t>
            </w:r>
          </w:p>
        </w:tc>
        <w:tc>
          <w:tcPr>
            <w:tcW w:w="66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0B2C4A65" w14:textId="7042956F" w:rsidR="00844F43" w:rsidRPr="00E24EFE" w:rsidRDefault="00844F43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Demo Focus</w:t>
            </w:r>
          </w:p>
        </w:tc>
      </w:tr>
      <w:tr w:rsidR="00844F43" w:rsidRPr="00E24EFE" w14:paraId="3B51C910" w14:textId="77777777" w:rsidTr="00C36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C25DDE9" w14:textId="4A4B10E2" w:rsidR="00844F43" w:rsidRPr="00E24EFE" w:rsidRDefault="00844F43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1: </w:t>
            </w:r>
            <w:r w:rsidRPr="00E24EFE">
              <w:rPr>
                <w:sz w:val="20"/>
                <w:szCs w:val="20"/>
              </w:rPr>
              <w:t>Tools</w:t>
            </w:r>
            <w:r>
              <w:rPr>
                <w:sz w:val="20"/>
                <w:szCs w:val="20"/>
              </w:rPr>
              <w:t xml:space="preserve"> &amp; Equipment</w:t>
            </w:r>
          </w:p>
        </w:tc>
        <w:tc>
          <w:tcPr>
            <w:tcW w:w="666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3BF3CD6" w14:textId="08DD3906" w:rsidR="00844F43" w:rsidRPr="00E24EFE" w:rsidRDefault="00844F43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tool, return to correct spot, tag out a “broken” tool with red tag</w:t>
            </w:r>
          </w:p>
        </w:tc>
      </w:tr>
      <w:tr w:rsidR="00844F43" w:rsidRPr="00E24EFE" w14:paraId="6EBB3C7A" w14:textId="77777777" w:rsidTr="00C367E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B9B3657" w14:textId="5DBC8228" w:rsidR="00844F43" w:rsidRPr="00E24EFE" w:rsidRDefault="00844F43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2: </w:t>
            </w:r>
            <w:r w:rsidRPr="00E24EFE">
              <w:rPr>
                <w:sz w:val="20"/>
                <w:szCs w:val="20"/>
              </w:rPr>
              <w:t>Bench</w:t>
            </w:r>
          </w:p>
        </w:tc>
        <w:tc>
          <w:tcPr>
            <w:tcW w:w="6662" w:type="dxa"/>
          </w:tcPr>
          <w:p w14:paraId="1C80850B" w14:textId="73880D26" w:rsidR="00844F43" w:rsidRPr="00E24EFE" w:rsidRDefault="00844F43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>Clear</w:t>
            </w:r>
            <w:r>
              <w:rPr>
                <w:sz w:val="20"/>
                <w:szCs w:val="20"/>
              </w:rPr>
              <w:t xml:space="preserve"> bench, wipe with cloth, absorb staged spill with paper towel</w:t>
            </w:r>
          </w:p>
        </w:tc>
      </w:tr>
      <w:tr w:rsidR="00844F43" w:rsidRPr="00E24EFE" w14:paraId="3042B7BC" w14:textId="77777777" w:rsidTr="00C36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auto"/>
          </w:tcPr>
          <w:p w14:paraId="200C0F21" w14:textId="3A200959" w:rsidR="00844F43" w:rsidRPr="00E24EFE" w:rsidRDefault="00844F43" w:rsidP="00301451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3: </w:t>
            </w:r>
            <w:r w:rsidRPr="00E24EFE">
              <w:rPr>
                <w:sz w:val="20"/>
                <w:szCs w:val="20"/>
              </w:rPr>
              <w:t>Floor</w:t>
            </w:r>
            <w:r>
              <w:rPr>
                <w:sz w:val="20"/>
                <w:szCs w:val="20"/>
              </w:rPr>
              <w:t xml:space="preserve"> &amp; Walkways</w:t>
            </w:r>
          </w:p>
        </w:tc>
        <w:tc>
          <w:tcPr>
            <w:tcW w:w="6662" w:type="dxa"/>
            <w:shd w:val="clear" w:color="auto" w:fill="auto"/>
          </w:tcPr>
          <w:p w14:paraId="09AD33BE" w14:textId="0EC38C3E" w:rsidR="00844F43" w:rsidRPr="00E24EFE" w:rsidRDefault="00844F43" w:rsidP="00301451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Sweep foil shavings, dispose in correct bin, point out trip hazard</w:t>
            </w:r>
          </w:p>
        </w:tc>
      </w:tr>
      <w:tr w:rsidR="00844F43" w:rsidRPr="00E24EFE" w14:paraId="100DABD5" w14:textId="77777777" w:rsidTr="00C367E2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A8F632B" w14:textId="77777777" w:rsidR="00844F43" w:rsidRPr="00E24EFE" w:rsidRDefault="00844F43" w:rsidP="00301451">
            <w:pPr>
              <w:pStyle w:val="TableRow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4: </w:t>
            </w:r>
            <w:r w:rsidRPr="00E24EFE">
              <w:rPr>
                <w:sz w:val="20"/>
                <w:szCs w:val="20"/>
              </w:rPr>
              <w:t>Waste Station</w:t>
            </w:r>
          </w:p>
        </w:tc>
        <w:tc>
          <w:tcPr>
            <w:tcW w:w="6662" w:type="dxa"/>
          </w:tcPr>
          <w:p w14:paraId="39DC211E" w14:textId="3E03E88E" w:rsidR="00844F43" w:rsidRPr="00E24EFE" w:rsidRDefault="00844F43" w:rsidP="00301451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 xml:space="preserve">Sort </w:t>
            </w:r>
            <w:r>
              <w:rPr>
                <w:sz w:val="20"/>
                <w:szCs w:val="20"/>
              </w:rPr>
              <w:t>oily rag into correct bin, explain bin labels, show what not to do</w:t>
            </w:r>
          </w:p>
        </w:tc>
      </w:tr>
      <w:tr w:rsidR="00844F43" w:rsidRPr="00E24EFE" w14:paraId="5AA068BC" w14:textId="77777777" w:rsidTr="00C36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auto"/>
          </w:tcPr>
          <w:p w14:paraId="7785D6E1" w14:textId="77777777" w:rsidR="00844F43" w:rsidRPr="00E24EFE" w:rsidRDefault="00844F43" w:rsidP="00301451">
            <w:pPr>
              <w:pStyle w:val="TableRow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5: </w:t>
            </w:r>
            <w:r w:rsidRPr="00E24EFE">
              <w:rPr>
                <w:sz w:val="20"/>
                <w:szCs w:val="20"/>
              </w:rPr>
              <w:t>PPE Zone</w:t>
            </w:r>
          </w:p>
        </w:tc>
        <w:tc>
          <w:tcPr>
            <w:tcW w:w="6662" w:type="dxa"/>
            <w:shd w:val="clear" w:color="auto" w:fill="auto"/>
          </w:tcPr>
          <w:p w14:paraId="64916109" w14:textId="334D3B32" w:rsidR="00844F43" w:rsidRPr="00E24EFE" w:rsidRDefault="00844F43" w:rsidP="00301451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Remove gloves safely, clean safety glasses, wash hands, return PPE to correct tub</w:t>
            </w:r>
          </w:p>
        </w:tc>
      </w:tr>
    </w:tbl>
    <w:p w14:paraId="141FB6D8" w14:textId="77777777" w:rsidR="003B38C9" w:rsidRDefault="003B38C9" w:rsidP="00844F43">
      <w:pPr>
        <w:rPr>
          <w:b/>
          <w:bCs/>
        </w:rPr>
      </w:pPr>
    </w:p>
    <w:p w14:paraId="1A95EBF1" w14:textId="77777777" w:rsidR="00C367E2" w:rsidRPr="00844F43" w:rsidRDefault="00C367E2" w:rsidP="00844F43">
      <w:pPr>
        <w:rPr>
          <w:b/>
          <w:bCs/>
        </w:rPr>
      </w:pPr>
    </w:p>
    <w:p w14:paraId="43D197D2" w14:textId="2BF9EBD2" w:rsidR="00BD1B13" w:rsidRDefault="00FC1B15" w:rsidP="003B38C9">
      <w:pPr>
        <w:pStyle w:val="Heading4"/>
      </w:pPr>
      <w:r>
        <w:lastRenderedPageBreak/>
        <w:t>Station Rotations (</w:t>
      </w:r>
      <w:r w:rsidR="0059661E">
        <w:t xml:space="preserve">30 </w:t>
      </w:r>
      <w:r>
        <w:t xml:space="preserve">min) </w:t>
      </w:r>
    </w:p>
    <w:p w14:paraId="0FB78B40" w14:textId="3F80C114" w:rsidR="00844F43" w:rsidRDefault="00844F43" w:rsidP="00C367E2">
      <w:pPr>
        <w:pStyle w:val="ListParagraph"/>
        <w:numPr>
          <w:ilvl w:val="0"/>
          <w:numId w:val="26"/>
        </w:numPr>
        <w:rPr>
          <w:lang w:eastAsia="en-AU"/>
        </w:rPr>
      </w:pPr>
      <w:r>
        <w:rPr>
          <w:lang w:eastAsia="en-AU"/>
        </w:rPr>
        <w:t>5</w:t>
      </w:r>
      <w:r w:rsidR="00C0183B">
        <w:rPr>
          <w:lang w:eastAsia="en-AU"/>
        </w:rPr>
        <w:t xml:space="preserve"> stations x 6-8 minutes each (includes</w:t>
      </w:r>
      <w:r w:rsidR="00CB0571">
        <w:rPr>
          <w:lang w:eastAsia="en-AU"/>
        </w:rPr>
        <w:t xml:space="preserve"> clean-up, peer check, and reset)</w:t>
      </w:r>
    </w:p>
    <w:p w14:paraId="30BA7CB8" w14:textId="649E6BCF" w:rsidR="00CB0571" w:rsidRDefault="00CB0571" w:rsidP="00C367E2">
      <w:pPr>
        <w:pStyle w:val="ListParagraph"/>
        <w:numPr>
          <w:ilvl w:val="0"/>
          <w:numId w:val="26"/>
        </w:numPr>
        <w:rPr>
          <w:lang w:eastAsia="en-AU"/>
        </w:rPr>
      </w:pPr>
      <w:r>
        <w:rPr>
          <w:lang w:eastAsia="en-AU"/>
        </w:rPr>
        <w:t>Students rotate clockwise with their Clean-Up &amp; Reset Checklist</w:t>
      </w:r>
    </w:p>
    <w:p w14:paraId="47BB7454" w14:textId="68A9772B" w:rsidR="00CB0571" w:rsidRDefault="00CB0571" w:rsidP="00C367E2">
      <w:pPr>
        <w:pStyle w:val="ListParagraph"/>
        <w:numPr>
          <w:ilvl w:val="0"/>
          <w:numId w:val="26"/>
        </w:numPr>
        <w:rPr>
          <w:lang w:eastAsia="en-AU"/>
        </w:rPr>
      </w:pPr>
      <w:r>
        <w:rPr>
          <w:lang w:eastAsia="en-AU"/>
        </w:rPr>
        <w:t>Peer checks and resets are built into each station task</w:t>
      </w:r>
    </w:p>
    <w:p w14:paraId="6359D573" w14:textId="77777777" w:rsidR="00CB0571" w:rsidRPr="00844F43" w:rsidRDefault="00CB0571" w:rsidP="00844F43">
      <w:pPr>
        <w:rPr>
          <w:lang w:eastAsia="en-AU"/>
        </w:rPr>
      </w:pP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2547"/>
        <w:gridCol w:w="3118"/>
        <w:gridCol w:w="1160"/>
        <w:gridCol w:w="2911"/>
      </w:tblGrid>
      <w:tr w:rsidR="00A96EFC" w:rsidRPr="00E24EFE" w14:paraId="7698700C" w14:textId="302A71E6" w:rsidTr="00A96E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B7DFF22" w14:textId="66CF2463" w:rsidR="00E2430B" w:rsidRPr="00E24EFE" w:rsidRDefault="00BD1B13" w:rsidP="005D7000">
            <w:pPr>
              <w:pStyle w:val="TableHeadings"/>
            </w:pPr>
            <w:r>
              <w:t>Station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BB17AAB" w14:textId="6647551F" w:rsidR="00E2430B" w:rsidRPr="00E24EFE" w:rsidRDefault="00BD1B13" w:rsidP="005D7000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Tasks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C86A1BE" w14:textId="23205BCF" w:rsidR="00E2430B" w:rsidRPr="00E24EFE" w:rsidRDefault="00A96EFC" w:rsidP="005D7000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Time Per Station</w:t>
            </w:r>
          </w:p>
        </w:tc>
        <w:tc>
          <w:tcPr>
            <w:tcW w:w="2911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2BBB842" w14:textId="4EE6FD58" w:rsidR="00E2430B" w:rsidRPr="00E24EFE" w:rsidRDefault="00A96EFC" w:rsidP="005D7000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Focus Skills</w:t>
            </w:r>
          </w:p>
        </w:tc>
      </w:tr>
      <w:tr w:rsidR="00A96EFC" w:rsidRPr="00E24EFE" w14:paraId="0A2EE91A" w14:textId="192DE348" w:rsidTr="00A96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10F85C8" w14:textId="482C6E35" w:rsidR="00E2430B" w:rsidRPr="00E24EFE" w:rsidRDefault="00A96EFC" w:rsidP="00E24EFE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1: </w:t>
            </w:r>
            <w:r w:rsidR="00E2430B" w:rsidRPr="00E24EFE">
              <w:rPr>
                <w:sz w:val="20"/>
                <w:szCs w:val="20"/>
              </w:rPr>
              <w:t>Tools</w:t>
            </w:r>
          </w:p>
        </w:tc>
        <w:tc>
          <w:tcPr>
            <w:tcW w:w="311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8C1927" w14:textId="3982DF7B" w:rsidR="00A96EFC" w:rsidRPr="00E24EFE" w:rsidRDefault="00A96EFC" w:rsidP="00A96EFC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Tool cleaning, checking and proper storage</w:t>
            </w:r>
          </w:p>
        </w:tc>
        <w:tc>
          <w:tcPr>
            <w:tcW w:w="116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93418A" w14:textId="5EED87C2" w:rsidR="00E2430B" w:rsidRPr="00E24EFE" w:rsidRDefault="00ED3409" w:rsidP="00E24EF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="00174D9E">
              <w:rPr>
                <w:sz w:val="20"/>
                <w:szCs w:val="20"/>
              </w:rPr>
              <w:t xml:space="preserve"> min</w:t>
            </w:r>
          </w:p>
        </w:tc>
        <w:tc>
          <w:tcPr>
            <w:tcW w:w="29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1DD19AE" w14:textId="18C4AE83" w:rsidR="00BF764E" w:rsidRPr="00E24EFE" w:rsidRDefault="00A96EFC" w:rsidP="00BF764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recision, tool care</w:t>
            </w:r>
          </w:p>
        </w:tc>
      </w:tr>
      <w:tr w:rsidR="00A96EFC" w:rsidRPr="00E24EFE" w14:paraId="3B701070" w14:textId="7514256F" w:rsidTr="00A96EFC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4B14976" w14:textId="107FED1A" w:rsidR="00E2430B" w:rsidRPr="00E24EFE" w:rsidRDefault="00A96EFC" w:rsidP="00E24EFE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2: </w:t>
            </w:r>
            <w:r w:rsidR="00E2430B" w:rsidRPr="00E24EFE">
              <w:rPr>
                <w:sz w:val="20"/>
                <w:szCs w:val="20"/>
              </w:rPr>
              <w:t>Bench</w:t>
            </w:r>
          </w:p>
        </w:tc>
        <w:tc>
          <w:tcPr>
            <w:tcW w:w="3118" w:type="dxa"/>
          </w:tcPr>
          <w:p w14:paraId="605C047D" w14:textId="324B8C5B" w:rsidR="00E2430B" w:rsidRPr="00E24EFE" w:rsidRDefault="00E2430B" w:rsidP="00A96EFC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>Clear</w:t>
            </w:r>
            <w:r w:rsidR="00A96EFC">
              <w:rPr>
                <w:sz w:val="20"/>
                <w:szCs w:val="20"/>
              </w:rPr>
              <w:t xml:space="preserve"> bench, wipe surfaces, absorb spills</w:t>
            </w:r>
          </w:p>
        </w:tc>
        <w:tc>
          <w:tcPr>
            <w:tcW w:w="1160" w:type="dxa"/>
          </w:tcPr>
          <w:p w14:paraId="30286CED" w14:textId="6464568D" w:rsidR="00E2430B" w:rsidRPr="00E24EFE" w:rsidRDefault="00ED3409" w:rsidP="00E24EFE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="00174D9E">
              <w:rPr>
                <w:sz w:val="20"/>
                <w:szCs w:val="20"/>
              </w:rPr>
              <w:t xml:space="preserve"> min</w:t>
            </w:r>
          </w:p>
        </w:tc>
        <w:tc>
          <w:tcPr>
            <w:tcW w:w="2911" w:type="dxa"/>
          </w:tcPr>
          <w:p w14:paraId="65AF0206" w14:textId="2B358DDC" w:rsidR="00A96EFC" w:rsidRPr="00E24EFE" w:rsidRDefault="00A96EFC" w:rsidP="00A96EFC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Surface safety, teamwork</w:t>
            </w:r>
          </w:p>
          <w:p w14:paraId="45251A55" w14:textId="0186EE92" w:rsidR="00E2430B" w:rsidRPr="00E24EFE" w:rsidRDefault="00E2430B" w:rsidP="00E24EFE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6EFC" w:rsidRPr="00E24EFE" w14:paraId="18041BED" w14:textId="231178A4" w:rsidTr="00A96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14:paraId="55335F32" w14:textId="31F39494" w:rsidR="00E2430B" w:rsidRPr="00E24EFE" w:rsidRDefault="00A96EFC" w:rsidP="00E24EFE">
            <w:pPr>
              <w:pStyle w:val="TableRows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3: </w:t>
            </w:r>
            <w:r w:rsidR="00E2430B" w:rsidRPr="00E24EFE">
              <w:rPr>
                <w:sz w:val="20"/>
                <w:szCs w:val="20"/>
              </w:rPr>
              <w:t>Floor</w:t>
            </w:r>
          </w:p>
        </w:tc>
        <w:tc>
          <w:tcPr>
            <w:tcW w:w="3118" w:type="dxa"/>
            <w:shd w:val="clear" w:color="auto" w:fill="auto"/>
          </w:tcPr>
          <w:p w14:paraId="2ED7D815" w14:textId="7D18D615" w:rsidR="00E2430B" w:rsidRPr="00E24EFE" w:rsidRDefault="00E2430B" w:rsidP="00A96EFC">
            <w:pPr>
              <w:pStyle w:val="TableRows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 xml:space="preserve">Sweep </w:t>
            </w:r>
            <w:r w:rsidR="00A96EFC">
              <w:rPr>
                <w:sz w:val="20"/>
                <w:szCs w:val="20"/>
              </w:rPr>
              <w:t>shavings, clean wet spots, dispose correctly</w:t>
            </w:r>
          </w:p>
        </w:tc>
        <w:tc>
          <w:tcPr>
            <w:tcW w:w="1160" w:type="dxa"/>
            <w:shd w:val="clear" w:color="auto" w:fill="auto"/>
          </w:tcPr>
          <w:p w14:paraId="46162C33" w14:textId="74F34030" w:rsidR="00E2430B" w:rsidRPr="00E24EFE" w:rsidRDefault="00ED3409" w:rsidP="00E24EF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="00174D9E">
              <w:rPr>
                <w:sz w:val="20"/>
                <w:szCs w:val="20"/>
              </w:rPr>
              <w:t xml:space="preserve"> min</w:t>
            </w:r>
          </w:p>
        </w:tc>
        <w:tc>
          <w:tcPr>
            <w:tcW w:w="2911" w:type="dxa"/>
            <w:shd w:val="clear" w:color="auto" w:fill="auto"/>
          </w:tcPr>
          <w:p w14:paraId="29896C15" w14:textId="01B973D1" w:rsidR="00A96EFC" w:rsidRPr="00E24EFE" w:rsidRDefault="00A96EFC" w:rsidP="00A96EFC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Floor hygiene, waste sorting</w:t>
            </w:r>
          </w:p>
        </w:tc>
      </w:tr>
      <w:tr w:rsidR="00A96EFC" w:rsidRPr="00E24EFE" w14:paraId="7433F551" w14:textId="320B730B" w:rsidTr="00A96EF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0B012B6" w14:textId="20E8F131" w:rsidR="00E2430B" w:rsidRPr="00E24EFE" w:rsidRDefault="00A96EFC" w:rsidP="005D7000">
            <w:pPr>
              <w:pStyle w:val="TableRow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4: </w:t>
            </w:r>
            <w:r w:rsidR="00E2430B" w:rsidRPr="00E24EFE">
              <w:rPr>
                <w:sz w:val="20"/>
                <w:szCs w:val="20"/>
              </w:rPr>
              <w:t>Waste Station</w:t>
            </w:r>
          </w:p>
        </w:tc>
        <w:tc>
          <w:tcPr>
            <w:tcW w:w="3118" w:type="dxa"/>
          </w:tcPr>
          <w:p w14:paraId="2DCAB220" w14:textId="3A527AE1" w:rsidR="00E2430B" w:rsidRPr="00E24EFE" w:rsidRDefault="00E2430B" w:rsidP="00A96EFC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24EFE">
              <w:rPr>
                <w:sz w:val="20"/>
                <w:szCs w:val="20"/>
              </w:rPr>
              <w:t xml:space="preserve">Sort </w:t>
            </w:r>
            <w:r w:rsidR="00A96EFC">
              <w:rPr>
                <w:sz w:val="20"/>
                <w:szCs w:val="20"/>
              </w:rPr>
              <w:t>oily rags, use correct disposal bins, report hazards</w:t>
            </w:r>
          </w:p>
        </w:tc>
        <w:tc>
          <w:tcPr>
            <w:tcW w:w="1160" w:type="dxa"/>
          </w:tcPr>
          <w:p w14:paraId="3F1559FB" w14:textId="2E42EA81" w:rsidR="00E2430B" w:rsidRPr="00E24EFE" w:rsidRDefault="00ED3409" w:rsidP="00E24EFE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="00174D9E">
              <w:rPr>
                <w:sz w:val="20"/>
                <w:szCs w:val="20"/>
              </w:rPr>
              <w:t xml:space="preserve"> min</w:t>
            </w:r>
          </w:p>
        </w:tc>
        <w:tc>
          <w:tcPr>
            <w:tcW w:w="2911" w:type="dxa"/>
          </w:tcPr>
          <w:p w14:paraId="69EA89EF" w14:textId="7B78AA34" w:rsidR="00A96EFC" w:rsidRPr="00E24EFE" w:rsidRDefault="00A96EFC" w:rsidP="00A96EFC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WHS awareness, responsible waste handling</w:t>
            </w:r>
          </w:p>
          <w:p w14:paraId="54203F94" w14:textId="7F785776" w:rsidR="00E2430B" w:rsidRPr="00E24EFE" w:rsidRDefault="00E2430B" w:rsidP="00E24EFE">
            <w:pPr>
              <w:pStyle w:val="TableRows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A96EFC" w:rsidRPr="00E24EFE" w14:paraId="3AC47806" w14:textId="77777777" w:rsidTr="00A96E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14:paraId="0092B330" w14:textId="2248A832" w:rsidR="00E2430B" w:rsidRPr="00E24EFE" w:rsidRDefault="00A96EFC" w:rsidP="005D7000">
            <w:pPr>
              <w:pStyle w:val="TableRow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Station 5: </w:t>
            </w:r>
            <w:r w:rsidR="00E2430B" w:rsidRPr="00E24EFE">
              <w:rPr>
                <w:sz w:val="20"/>
                <w:szCs w:val="20"/>
              </w:rPr>
              <w:t>PPE Zone</w:t>
            </w:r>
          </w:p>
        </w:tc>
        <w:tc>
          <w:tcPr>
            <w:tcW w:w="3118" w:type="dxa"/>
            <w:shd w:val="clear" w:color="auto" w:fill="auto"/>
          </w:tcPr>
          <w:p w14:paraId="16F0E027" w14:textId="59F0A792" w:rsidR="00E2430B" w:rsidRPr="00E24EFE" w:rsidRDefault="00295A11" w:rsidP="00E24EF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 and clean PPE (glasses, gloves), return to correct area, wash hands</w:t>
            </w:r>
          </w:p>
        </w:tc>
        <w:tc>
          <w:tcPr>
            <w:tcW w:w="1160" w:type="dxa"/>
            <w:shd w:val="clear" w:color="auto" w:fill="auto"/>
          </w:tcPr>
          <w:p w14:paraId="76DE591D" w14:textId="37ACB253" w:rsidR="00E2430B" w:rsidRPr="00E24EFE" w:rsidRDefault="00ED3409" w:rsidP="00E24EF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  <w:r w:rsidR="00174D9E">
              <w:rPr>
                <w:sz w:val="20"/>
                <w:szCs w:val="20"/>
              </w:rPr>
              <w:t xml:space="preserve"> min</w:t>
            </w:r>
          </w:p>
        </w:tc>
        <w:tc>
          <w:tcPr>
            <w:tcW w:w="2911" w:type="dxa"/>
            <w:shd w:val="clear" w:color="auto" w:fill="auto"/>
          </w:tcPr>
          <w:p w14:paraId="31D3F5FC" w14:textId="650309D4" w:rsidR="00E2430B" w:rsidRPr="00E24EFE" w:rsidRDefault="00DE1327" w:rsidP="00E24EFE">
            <w:pPr>
              <w:pStyle w:val="TableRows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Personal hygiene, PPE compliance, WHS protocol</w:t>
            </w:r>
          </w:p>
        </w:tc>
      </w:tr>
    </w:tbl>
    <w:p w14:paraId="529B0C88" w14:textId="77777777" w:rsidR="00E24EFE" w:rsidRPr="00E24EFE" w:rsidRDefault="00E24EFE" w:rsidP="00242356">
      <w:pPr>
        <w:pStyle w:val="Heading4"/>
        <w:rPr>
          <w:sz w:val="6"/>
          <w:szCs w:val="6"/>
        </w:rPr>
      </w:pPr>
    </w:p>
    <w:p w14:paraId="4423AD35" w14:textId="0ECD8620" w:rsidR="00ED4A42" w:rsidRPr="00A523A6" w:rsidRDefault="00CB0571" w:rsidP="00A523A6">
      <w:pPr>
        <w:pStyle w:val="Heading4"/>
      </w:pPr>
      <w:r w:rsidRPr="00A523A6">
        <w:t>Wrap-Up &amp; Reflections (</w:t>
      </w:r>
      <w:r w:rsidR="0059661E" w:rsidRPr="00A523A6">
        <w:t>10</w:t>
      </w:r>
      <w:r w:rsidR="00C367E2" w:rsidRPr="00A523A6">
        <w:t xml:space="preserve"> </w:t>
      </w:r>
      <w:r w:rsidR="009D1DAE" w:rsidRPr="00A523A6">
        <w:t>min)</w:t>
      </w:r>
    </w:p>
    <w:p w14:paraId="188F77BB" w14:textId="69CFA88D" w:rsidR="00BB31A3" w:rsidRDefault="0059661E" w:rsidP="007540A0">
      <w:pPr>
        <w:pStyle w:val="ListParagraph"/>
        <w:numPr>
          <w:ilvl w:val="0"/>
          <w:numId w:val="27"/>
        </w:numPr>
        <w:rPr>
          <w:lang w:eastAsia="en-AU"/>
        </w:rPr>
      </w:pPr>
      <w:r>
        <w:rPr>
          <w:lang w:eastAsia="en-AU"/>
        </w:rPr>
        <w:t xml:space="preserve">Students complete the </w:t>
      </w:r>
      <w:r w:rsidRPr="007540A0">
        <w:rPr>
          <w:b/>
          <w:bCs/>
          <w:lang w:eastAsia="en-AU"/>
        </w:rPr>
        <w:t>reflection</w:t>
      </w:r>
      <w:r>
        <w:rPr>
          <w:lang w:eastAsia="en-AU"/>
        </w:rPr>
        <w:t xml:space="preserve"> on their checklist</w:t>
      </w:r>
    </w:p>
    <w:p w14:paraId="418D7701" w14:textId="022615BB" w:rsidR="0059661E" w:rsidRDefault="0059661E" w:rsidP="007540A0">
      <w:pPr>
        <w:pStyle w:val="ListParagraph"/>
        <w:numPr>
          <w:ilvl w:val="0"/>
          <w:numId w:val="27"/>
        </w:numPr>
        <w:rPr>
          <w:lang w:eastAsia="en-AU"/>
        </w:rPr>
      </w:pPr>
      <w:r>
        <w:rPr>
          <w:lang w:eastAsia="en-AU"/>
        </w:rPr>
        <w:t>Teacher leads a quick debrief:</w:t>
      </w:r>
    </w:p>
    <w:p w14:paraId="7A135EDB" w14:textId="23C4F8BE" w:rsidR="0059661E" w:rsidRDefault="0059661E" w:rsidP="007540A0">
      <w:pPr>
        <w:pStyle w:val="ListParagraph"/>
        <w:numPr>
          <w:ilvl w:val="1"/>
          <w:numId w:val="27"/>
        </w:numPr>
        <w:rPr>
          <w:lang w:eastAsia="en-AU"/>
        </w:rPr>
      </w:pPr>
      <w:r>
        <w:rPr>
          <w:lang w:eastAsia="en-AU"/>
        </w:rPr>
        <w:t>“What made the space safer?”</w:t>
      </w:r>
    </w:p>
    <w:p w14:paraId="21FC2A67" w14:textId="6EA98CEF" w:rsidR="0059661E" w:rsidRDefault="0059661E" w:rsidP="007540A0">
      <w:pPr>
        <w:pStyle w:val="ListParagraph"/>
        <w:numPr>
          <w:ilvl w:val="1"/>
          <w:numId w:val="27"/>
        </w:numPr>
        <w:rPr>
          <w:lang w:eastAsia="en-AU"/>
        </w:rPr>
      </w:pPr>
      <w:r>
        <w:rPr>
          <w:lang w:eastAsia="en-AU"/>
        </w:rPr>
        <w:t>“What would you do differently next time?”</w:t>
      </w:r>
    </w:p>
    <w:bookmarkEnd w:id="0"/>
    <w:bookmarkEnd w:id="1"/>
    <w:bookmarkEnd w:id="2"/>
    <w:bookmarkEnd w:id="3"/>
    <w:p w14:paraId="4FA78B91" w14:textId="3125359A" w:rsidR="005E3B0A" w:rsidRDefault="007D2B19" w:rsidP="007540A0">
      <w:pPr>
        <w:pStyle w:val="ListParagraph"/>
        <w:numPr>
          <w:ilvl w:val="0"/>
          <w:numId w:val="27"/>
        </w:numPr>
        <w:rPr>
          <w:lang w:eastAsia="en-AU"/>
        </w:rPr>
      </w:pPr>
      <w:r>
        <w:rPr>
          <w:lang w:eastAsia="en-AU"/>
        </w:rPr>
        <w:t>Run Post-Lesson Safety Quiz</w:t>
      </w:r>
    </w:p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3637" w14:textId="77777777" w:rsidR="006421B9" w:rsidRDefault="006421B9" w:rsidP="009125CB">
      <w:r>
        <w:separator/>
      </w:r>
    </w:p>
    <w:p w14:paraId="5E70C64D" w14:textId="77777777" w:rsidR="006421B9" w:rsidRDefault="006421B9" w:rsidP="009125CB"/>
    <w:p w14:paraId="27746E96" w14:textId="77777777" w:rsidR="006421B9" w:rsidRDefault="006421B9" w:rsidP="009125CB"/>
    <w:p w14:paraId="38C33893" w14:textId="77777777" w:rsidR="006421B9" w:rsidRDefault="006421B9" w:rsidP="009125CB"/>
  </w:endnote>
  <w:endnote w:type="continuationSeparator" w:id="0">
    <w:p w14:paraId="1C45A287" w14:textId="77777777" w:rsidR="006421B9" w:rsidRDefault="006421B9" w:rsidP="009125CB">
      <w:r>
        <w:continuationSeparator/>
      </w:r>
    </w:p>
    <w:p w14:paraId="3678D735" w14:textId="77777777" w:rsidR="006421B9" w:rsidRDefault="006421B9" w:rsidP="009125CB"/>
    <w:p w14:paraId="54E4CEA4" w14:textId="77777777" w:rsidR="006421B9" w:rsidRDefault="006421B9" w:rsidP="009125CB"/>
    <w:p w14:paraId="68D840DE" w14:textId="77777777" w:rsidR="006421B9" w:rsidRDefault="006421B9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CA68CB3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6A2F25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DAAB" w14:textId="77777777" w:rsidR="006421B9" w:rsidRDefault="006421B9" w:rsidP="009125CB">
      <w:r>
        <w:separator/>
      </w:r>
    </w:p>
    <w:p w14:paraId="2A13DDDD" w14:textId="77777777" w:rsidR="006421B9" w:rsidRDefault="006421B9" w:rsidP="009125CB"/>
    <w:p w14:paraId="573337FB" w14:textId="77777777" w:rsidR="006421B9" w:rsidRDefault="006421B9" w:rsidP="009125CB"/>
    <w:p w14:paraId="62F78A13" w14:textId="77777777" w:rsidR="006421B9" w:rsidRDefault="006421B9" w:rsidP="009125CB"/>
  </w:footnote>
  <w:footnote w:type="continuationSeparator" w:id="0">
    <w:p w14:paraId="3010487D" w14:textId="77777777" w:rsidR="006421B9" w:rsidRDefault="006421B9" w:rsidP="009125CB">
      <w:r>
        <w:continuationSeparator/>
      </w:r>
    </w:p>
    <w:p w14:paraId="7BB9B6CD" w14:textId="77777777" w:rsidR="006421B9" w:rsidRDefault="006421B9" w:rsidP="009125CB"/>
    <w:p w14:paraId="1EA6DD0C" w14:textId="77777777" w:rsidR="006421B9" w:rsidRDefault="006421B9" w:rsidP="009125CB"/>
    <w:p w14:paraId="027AD188" w14:textId="77777777" w:rsidR="006421B9" w:rsidRDefault="006421B9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FBB387B"/>
    <w:multiLevelType w:val="hybridMultilevel"/>
    <w:tmpl w:val="1D42EF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8428E"/>
    <w:multiLevelType w:val="hybridMultilevel"/>
    <w:tmpl w:val="EF4E2B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750A7"/>
    <w:multiLevelType w:val="hybridMultilevel"/>
    <w:tmpl w:val="B2D880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BB4457C"/>
    <w:multiLevelType w:val="hybridMultilevel"/>
    <w:tmpl w:val="244CCFB6"/>
    <w:lvl w:ilvl="0" w:tplc="315AA85C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43324"/>
    <w:multiLevelType w:val="hybridMultilevel"/>
    <w:tmpl w:val="FCACFD54"/>
    <w:lvl w:ilvl="0" w:tplc="9CAA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4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F519E"/>
    <w:multiLevelType w:val="hybridMultilevel"/>
    <w:tmpl w:val="D2FEE79E"/>
    <w:lvl w:ilvl="0" w:tplc="FE5A4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2"/>
  </w:num>
  <w:num w:numId="2" w16cid:durableId="890966164">
    <w:abstractNumId w:val="16"/>
  </w:num>
  <w:num w:numId="3" w16cid:durableId="1776317215">
    <w:abstractNumId w:val="26"/>
  </w:num>
  <w:num w:numId="4" w16cid:durableId="1534071080">
    <w:abstractNumId w:val="22"/>
  </w:num>
  <w:num w:numId="5" w16cid:durableId="1673219778">
    <w:abstractNumId w:val="13"/>
  </w:num>
  <w:num w:numId="6" w16cid:durableId="1200585890">
    <w:abstractNumId w:val="21"/>
  </w:num>
  <w:num w:numId="7" w16cid:durableId="1908228620">
    <w:abstractNumId w:val="18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19"/>
  </w:num>
  <w:num w:numId="20" w16cid:durableId="2127193325">
    <w:abstractNumId w:val="24"/>
  </w:num>
  <w:num w:numId="21" w16cid:durableId="383067315">
    <w:abstractNumId w:val="23"/>
  </w:num>
  <w:num w:numId="22" w16cid:durableId="165563003">
    <w:abstractNumId w:val="10"/>
  </w:num>
  <w:num w:numId="23" w16cid:durableId="1552617931">
    <w:abstractNumId w:val="15"/>
  </w:num>
  <w:num w:numId="24" w16cid:durableId="54814609">
    <w:abstractNumId w:val="25"/>
  </w:num>
  <w:num w:numId="25" w16cid:durableId="77361832">
    <w:abstractNumId w:val="14"/>
  </w:num>
  <w:num w:numId="26" w16cid:durableId="1601177917">
    <w:abstractNumId w:val="11"/>
  </w:num>
  <w:num w:numId="27" w16cid:durableId="137573536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C27AF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19C1"/>
    <w:rsid w:val="00166F14"/>
    <w:rsid w:val="00171235"/>
    <w:rsid w:val="00171BD9"/>
    <w:rsid w:val="00174D9E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D215B"/>
    <w:rsid w:val="001E11B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95A11"/>
    <w:rsid w:val="002B2DCF"/>
    <w:rsid w:val="002C794B"/>
    <w:rsid w:val="002D3356"/>
    <w:rsid w:val="002D372C"/>
    <w:rsid w:val="002D5E7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879AB"/>
    <w:rsid w:val="00391452"/>
    <w:rsid w:val="00391C7B"/>
    <w:rsid w:val="003A1B41"/>
    <w:rsid w:val="003B38C9"/>
    <w:rsid w:val="003B48CA"/>
    <w:rsid w:val="003B5C78"/>
    <w:rsid w:val="003C4C4E"/>
    <w:rsid w:val="003D03DD"/>
    <w:rsid w:val="003D38A3"/>
    <w:rsid w:val="003D6B5B"/>
    <w:rsid w:val="003D7C42"/>
    <w:rsid w:val="003F0A6E"/>
    <w:rsid w:val="00401EFE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57816"/>
    <w:rsid w:val="0047737A"/>
    <w:rsid w:val="00482039"/>
    <w:rsid w:val="00483FF1"/>
    <w:rsid w:val="00484C9F"/>
    <w:rsid w:val="00490823"/>
    <w:rsid w:val="00491A3B"/>
    <w:rsid w:val="004921B5"/>
    <w:rsid w:val="00492B94"/>
    <w:rsid w:val="00494254"/>
    <w:rsid w:val="004A3B9C"/>
    <w:rsid w:val="004A3C2A"/>
    <w:rsid w:val="004A6B89"/>
    <w:rsid w:val="004B4E0F"/>
    <w:rsid w:val="004B598F"/>
    <w:rsid w:val="004B635E"/>
    <w:rsid w:val="004B768B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6ADD"/>
    <w:rsid w:val="00540305"/>
    <w:rsid w:val="005433A1"/>
    <w:rsid w:val="0054568C"/>
    <w:rsid w:val="00547EA7"/>
    <w:rsid w:val="00563C2F"/>
    <w:rsid w:val="0056467D"/>
    <w:rsid w:val="0056591A"/>
    <w:rsid w:val="00571DAA"/>
    <w:rsid w:val="00586167"/>
    <w:rsid w:val="00590D2F"/>
    <w:rsid w:val="005936A4"/>
    <w:rsid w:val="0059661E"/>
    <w:rsid w:val="005A0867"/>
    <w:rsid w:val="005A4965"/>
    <w:rsid w:val="005D0C09"/>
    <w:rsid w:val="005D7000"/>
    <w:rsid w:val="005E0024"/>
    <w:rsid w:val="005E00D2"/>
    <w:rsid w:val="005E3B0A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21B9"/>
    <w:rsid w:val="00644DEA"/>
    <w:rsid w:val="00656A71"/>
    <w:rsid w:val="006642F1"/>
    <w:rsid w:val="0066645B"/>
    <w:rsid w:val="006676D3"/>
    <w:rsid w:val="00670AAD"/>
    <w:rsid w:val="00671BAF"/>
    <w:rsid w:val="00680894"/>
    <w:rsid w:val="006821F1"/>
    <w:rsid w:val="006852F1"/>
    <w:rsid w:val="006858AA"/>
    <w:rsid w:val="00692E9E"/>
    <w:rsid w:val="006A1CE5"/>
    <w:rsid w:val="006A2860"/>
    <w:rsid w:val="006A2F25"/>
    <w:rsid w:val="006A3D4A"/>
    <w:rsid w:val="006A4AAA"/>
    <w:rsid w:val="006A4E1E"/>
    <w:rsid w:val="006A5581"/>
    <w:rsid w:val="006C0898"/>
    <w:rsid w:val="006C41D3"/>
    <w:rsid w:val="006D47DB"/>
    <w:rsid w:val="006D588E"/>
    <w:rsid w:val="006F41C2"/>
    <w:rsid w:val="00705021"/>
    <w:rsid w:val="00705358"/>
    <w:rsid w:val="00711D8C"/>
    <w:rsid w:val="0071425C"/>
    <w:rsid w:val="00715EFB"/>
    <w:rsid w:val="00717028"/>
    <w:rsid w:val="00724324"/>
    <w:rsid w:val="007264C2"/>
    <w:rsid w:val="00727371"/>
    <w:rsid w:val="007312AE"/>
    <w:rsid w:val="00734686"/>
    <w:rsid w:val="0073530C"/>
    <w:rsid w:val="007450AC"/>
    <w:rsid w:val="0075070C"/>
    <w:rsid w:val="007540A0"/>
    <w:rsid w:val="00755908"/>
    <w:rsid w:val="00767AA5"/>
    <w:rsid w:val="007724DE"/>
    <w:rsid w:val="0077352C"/>
    <w:rsid w:val="007748BE"/>
    <w:rsid w:val="007761D0"/>
    <w:rsid w:val="007773F4"/>
    <w:rsid w:val="007811DC"/>
    <w:rsid w:val="007841BA"/>
    <w:rsid w:val="007848F4"/>
    <w:rsid w:val="00787802"/>
    <w:rsid w:val="00790973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2B19"/>
    <w:rsid w:val="007D3DCD"/>
    <w:rsid w:val="007E1382"/>
    <w:rsid w:val="007E3336"/>
    <w:rsid w:val="007E3531"/>
    <w:rsid w:val="007E3B2F"/>
    <w:rsid w:val="0080551A"/>
    <w:rsid w:val="008074CB"/>
    <w:rsid w:val="0082109F"/>
    <w:rsid w:val="00821EC5"/>
    <w:rsid w:val="00825B93"/>
    <w:rsid w:val="00827B16"/>
    <w:rsid w:val="00837177"/>
    <w:rsid w:val="00844F43"/>
    <w:rsid w:val="008509E4"/>
    <w:rsid w:val="008511DC"/>
    <w:rsid w:val="00854B90"/>
    <w:rsid w:val="00855F76"/>
    <w:rsid w:val="0086129D"/>
    <w:rsid w:val="00863241"/>
    <w:rsid w:val="00874216"/>
    <w:rsid w:val="00880F54"/>
    <w:rsid w:val="00884A87"/>
    <w:rsid w:val="0088534E"/>
    <w:rsid w:val="0088551A"/>
    <w:rsid w:val="0089265E"/>
    <w:rsid w:val="008A0FB4"/>
    <w:rsid w:val="008A1FBE"/>
    <w:rsid w:val="008A30ED"/>
    <w:rsid w:val="008A51D9"/>
    <w:rsid w:val="008B4827"/>
    <w:rsid w:val="008B5E00"/>
    <w:rsid w:val="008C3FDC"/>
    <w:rsid w:val="008C6121"/>
    <w:rsid w:val="008D0421"/>
    <w:rsid w:val="008D7125"/>
    <w:rsid w:val="008F558B"/>
    <w:rsid w:val="008F5BB6"/>
    <w:rsid w:val="009010ED"/>
    <w:rsid w:val="00902CDE"/>
    <w:rsid w:val="009125CB"/>
    <w:rsid w:val="00913F0F"/>
    <w:rsid w:val="00924506"/>
    <w:rsid w:val="00924B81"/>
    <w:rsid w:val="009309B8"/>
    <w:rsid w:val="00941FC8"/>
    <w:rsid w:val="0094539E"/>
    <w:rsid w:val="0094687C"/>
    <w:rsid w:val="00952698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DAE"/>
    <w:rsid w:val="009F313C"/>
    <w:rsid w:val="009F3CD4"/>
    <w:rsid w:val="009F7DA1"/>
    <w:rsid w:val="00A02A53"/>
    <w:rsid w:val="00A15B74"/>
    <w:rsid w:val="00A16BE2"/>
    <w:rsid w:val="00A251FA"/>
    <w:rsid w:val="00A3115D"/>
    <w:rsid w:val="00A37E25"/>
    <w:rsid w:val="00A472B4"/>
    <w:rsid w:val="00A50162"/>
    <w:rsid w:val="00A523A6"/>
    <w:rsid w:val="00A53B02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6EFC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5A5"/>
    <w:rsid w:val="00B129F0"/>
    <w:rsid w:val="00B230D0"/>
    <w:rsid w:val="00B27092"/>
    <w:rsid w:val="00B300C7"/>
    <w:rsid w:val="00B319B7"/>
    <w:rsid w:val="00B3336D"/>
    <w:rsid w:val="00B42796"/>
    <w:rsid w:val="00B42C75"/>
    <w:rsid w:val="00B42EA4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31A3"/>
    <w:rsid w:val="00BB43A1"/>
    <w:rsid w:val="00BC2DE8"/>
    <w:rsid w:val="00BC3CE8"/>
    <w:rsid w:val="00BD0263"/>
    <w:rsid w:val="00BD15CF"/>
    <w:rsid w:val="00BD1B13"/>
    <w:rsid w:val="00BD6C86"/>
    <w:rsid w:val="00BE01A9"/>
    <w:rsid w:val="00BE319F"/>
    <w:rsid w:val="00BE41F9"/>
    <w:rsid w:val="00BE4638"/>
    <w:rsid w:val="00BF4FDC"/>
    <w:rsid w:val="00BF764E"/>
    <w:rsid w:val="00C0183B"/>
    <w:rsid w:val="00C01B33"/>
    <w:rsid w:val="00C01C76"/>
    <w:rsid w:val="00C06B69"/>
    <w:rsid w:val="00C07B54"/>
    <w:rsid w:val="00C13582"/>
    <w:rsid w:val="00C15F44"/>
    <w:rsid w:val="00C272E3"/>
    <w:rsid w:val="00C33A98"/>
    <w:rsid w:val="00C34E4D"/>
    <w:rsid w:val="00C36479"/>
    <w:rsid w:val="00C367E2"/>
    <w:rsid w:val="00C468F8"/>
    <w:rsid w:val="00C5070F"/>
    <w:rsid w:val="00C52F1C"/>
    <w:rsid w:val="00C5308B"/>
    <w:rsid w:val="00C55A85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0571"/>
    <w:rsid w:val="00CB5C2D"/>
    <w:rsid w:val="00CB5EAF"/>
    <w:rsid w:val="00CC0317"/>
    <w:rsid w:val="00CC323C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51430"/>
    <w:rsid w:val="00D644A1"/>
    <w:rsid w:val="00D66E15"/>
    <w:rsid w:val="00D73BB3"/>
    <w:rsid w:val="00D74634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1327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2430B"/>
    <w:rsid w:val="00E24EFE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0132"/>
    <w:rsid w:val="00EA2E19"/>
    <w:rsid w:val="00EB32A7"/>
    <w:rsid w:val="00EC0B55"/>
    <w:rsid w:val="00EC7599"/>
    <w:rsid w:val="00ED340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05830"/>
    <w:rsid w:val="00F20559"/>
    <w:rsid w:val="00F20925"/>
    <w:rsid w:val="00F218F9"/>
    <w:rsid w:val="00F2279A"/>
    <w:rsid w:val="00F25905"/>
    <w:rsid w:val="00F32579"/>
    <w:rsid w:val="00F41BD9"/>
    <w:rsid w:val="00F42EE6"/>
    <w:rsid w:val="00F47E1B"/>
    <w:rsid w:val="00F54697"/>
    <w:rsid w:val="00F549BD"/>
    <w:rsid w:val="00F60BF4"/>
    <w:rsid w:val="00F6273E"/>
    <w:rsid w:val="00F712E2"/>
    <w:rsid w:val="00F9226A"/>
    <w:rsid w:val="00FA289B"/>
    <w:rsid w:val="00FA4D70"/>
    <w:rsid w:val="00FA5703"/>
    <w:rsid w:val="00FB0097"/>
    <w:rsid w:val="00FB381C"/>
    <w:rsid w:val="00FB5E5A"/>
    <w:rsid w:val="00FC1B15"/>
    <w:rsid w:val="00FC6E33"/>
    <w:rsid w:val="00FC7768"/>
    <w:rsid w:val="00FD0055"/>
    <w:rsid w:val="00FD0A76"/>
    <w:rsid w:val="00FD3EDA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523A6"/>
    <w:pPr>
      <w:numPr>
        <w:numId w:val="25"/>
      </w:num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A523A6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ED4A42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FF2354-407A-4BC2-81A6-35D7362FA1CB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47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34</cp:revision>
  <dcterms:created xsi:type="dcterms:W3CDTF">2025-07-06T07:18:00Z</dcterms:created>
  <dcterms:modified xsi:type="dcterms:W3CDTF">2025-09-25T02:43:00Z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